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Blackpool North and Fleetwood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Blackpool North and Fleetwood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Blackpool North and Fleetwood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Blackpool North and Fleetwood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Blackpool North and Fleetwood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Blackpool North and Fleetwood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60.9% </w:t>
      </w:r>
      <w:r w:rsidRPr="004747BF">
        <w:rPr>
          <w:rFonts w:ascii="Libre Franklin Light" w:eastAsia="Times New Roman" w:hAnsi="Libre Franklin Light" w:cs="Calibri Light"/>
        </w:rPr>
        <w:t xml:space="preserve">of those respondents classified as PGSI 8+ in Blackpool North and Fleetwood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Blackpool North and Fleetwood is estimated to be </w:t>
      </w:r>
      <w:r w:rsidRPr="00773DF7">
        <w:rPr>
          <w:rFonts w:ascii="Libre Franklin Light" w:eastAsia="Times New Roman" w:hAnsi="Libre Franklin Light" w:cs="Calibri Light"/>
          <w:b/>
          <w:bCs/>
          <w:color w:val="C45911" w:themeColor="accent2" w:themeShade="BF"/>
        </w:rPr>
        <w:t xml:space="preserve">£1,368,637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Blackpool North and Fleetwood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Blackpool North and Fleetwood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Blackpool North and Fleetwood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Blackpool North and Fleetwood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lackpool North and Fleetwoo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Blackpool North and Fleetwood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lackpool North and Fleetwoo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Blackpool North and Fleetwood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Blackpool North and Fleetwood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lackpool North and Fleetwoo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Blackpool North and Fleetwood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Blackpool North and Fleetwood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Blackpool North and Fleetwood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Blackpool North and Fleetwood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Blackpool North and Fleetwood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Blackpool North and Fleetwood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£1,368,637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Blackpool North and Fleetwood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£22,293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£461,029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£33,026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£9,289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£17,029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£825,971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£1,368,637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Blackpool North and Fleetwood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Blackpool North and Fleetwood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Blackpool North and Fleetwood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Blackpool North and Fleetwood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Blackpool North and Fleetwood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Blackpool North and Fleetwood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Blackpool North and Fleetwood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Blackpool North and Fleetwood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Blackpool North and Fleetwood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Blackpool North and Fleetwood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Blackpool North and Fleetwood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Blackpool North and Fleetwood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66D80CD-7C5F-4DC2-9E2D-84E9D27D9D7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